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5A146" w14:textId="77777777" w:rsidR="00EC2917" w:rsidRPr="00C005EE" w:rsidRDefault="00EC2917" w:rsidP="00EC2917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>
        <w:rPr>
          <w:rFonts w:cs="Arial"/>
        </w:rPr>
        <w:t>16</w:t>
      </w:r>
      <w:r w:rsidRPr="00C005EE">
        <w:rPr>
          <w:rFonts w:cs="Arial"/>
        </w:rPr>
        <w:t>/202</w:t>
      </w:r>
      <w:r>
        <w:rPr>
          <w:rFonts w:cs="Arial"/>
        </w:rPr>
        <w:t>6</w:t>
      </w:r>
    </w:p>
    <w:p w14:paraId="5DE8D1DF" w14:textId="77777777" w:rsidR="00EC2917" w:rsidRDefault="00EC2917" w:rsidP="00EC2917">
      <w:pPr>
        <w:tabs>
          <w:tab w:val="left" w:pos="993"/>
          <w:tab w:val="left" w:pos="1134"/>
        </w:tabs>
        <w:jc w:val="both"/>
        <w:rPr>
          <w:rFonts w:cs="Arial"/>
        </w:rPr>
      </w:pPr>
      <w:proofErr w:type="gramStart"/>
      <w:r w:rsidRPr="00C005EE">
        <w:rPr>
          <w:rFonts w:cs="Arial"/>
        </w:rPr>
        <w:t>JN</w:t>
      </w:r>
      <w:proofErr w:type="gramEnd"/>
      <w:r w:rsidRPr="00C005EE">
        <w:rPr>
          <w:rFonts w:cs="Arial"/>
        </w:rPr>
        <w:t xml:space="preserve"> BR: 202</w:t>
      </w:r>
      <w:r>
        <w:rPr>
          <w:rFonts w:cs="Arial"/>
        </w:rPr>
        <w:t>6</w:t>
      </w:r>
      <w:r w:rsidRPr="00C005EE">
        <w:rPr>
          <w:rFonts w:cs="Arial"/>
        </w:rPr>
        <w:t>-</w:t>
      </w:r>
      <w:r>
        <w:rPr>
          <w:rFonts w:cs="Arial"/>
        </w:rPr>
        <w:t>253</w:t>
      </w: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 w:rsidRPr="1CE53556">
        <w:rPr>
          <w:rFonts w:cs="Arial"/>
          <w:b/>
          <w:bCs/>
        </w:rPr>
        <w:t>SKUPNA PONUDBENA VREDNOST</w:t>
      </w:r>
    </w:p>
    <w:p w14:paraId="2ACF7E49" w14:textId="75A7998C" w:rsidR="005B230F" w:rsidRDefault="005B230F" w:rsidP="005B230F">
      <w:pPr>
        <w:tabs>
          <w:tab w:val="left" w:pos="1083"/>
        </w:tabs>
        <w:rPr>
          <w:rFonts w:cs="Arial"/>
        </w:rPr>
      </w:pPr>
    </w:p>
    <w:p w14:paraId="39BA97B5" w14:textId="77777777" w:rsidR="00A338DF" w:rsidRDefault="00A338D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32D4B38" w:rsidR="005B230F" w:rsidRDefault="005B230F" w:rsidP="005B230F">
      <w:pPr>
        <w:tabs>
          <w:tab w:val="left" w:pos="1083"/>
        </w:tabs>
        <w:rPr>
          <w:rFonts w:cs="Arial"/>
        </w:rPr>
      </w:pPr>
    </w:p>
    <w:p w14:paraId="7BAB4CA0" w14:textId="77777777" w:rsidR="00A338DF" w:rsidRDefault="00A338DF" w:rsidP="005B230F">
      <w:pPr>
        <w:tabs>
          <w:tab w:val="left" w:pos="1083"/>
        </w:tabs>
        <w:rPr>
          <w:rFonts w:cs="Arial"/>
        </w:rPr>
      </w:pPr>
    </w:p>
    <w:p w14:paraId="79E719CA" w14:textId="5A6D6E73" w:rsidR="1CE53556" w:rsidRDefault="00054691" w:rsidP="004B0070">
      <w:pPr>
        <w:tabs>
          <w:tab w:val="left" w:pos="1083"/>
        </w:tabs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SKLADIŠČENJE IN OBNAVLJANJE </w:t>
      </w:r>
      <w:r w:rsidR="004B3E5F">
        <w:rPr>
          <w:rFonts w:cs="Arial"/>
          <w:b/>
          <w:bCs/>
        </w:rPr>
        <w:t>ZDRAVIL ZA UPORABO V VETERINARSKI MEDICINI</w:t>
      </w:r>
      <w:r w:rsidR="00290F13">
        <w:rPr>
          <w:rFonts w:cs="Arial"/>
          <w:b/>
          <w:bCs/>
        </w:rPr>
        <w:t xml:space="preserve"> Z MOŽNOSTJO TRANSPORTA </w:t>
      </w:r>
    </w:p>
    <w:p w14:paraId="39ECD67E" w14:textId="440CDA33" w:rsidR="00B00A07" w:rsidRDefault="00B00A07" w:rsidP="00BC7679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BC7679" w14:paraId="45C7BBAB" w14:textId="77777777" w:rsidTr="001B3AD8">
        <w:trPr>
          <w:trHeight w:val="567"/>
        </w:trPr>
        <w:tc>
          <w:tcPr>
            <w:tcW w:w="4481" w:type="dxa"/>
            <w:vAlign w:val="center"/>
          </w:tcPr>
          <w:p w14:paraId="5F31A48D" w14:textId="77777777" w:rsidR="00BC7679" w:rsidRPr="00891525" w:rsidRDefault="00BC7679" w:rsidP="001B3AD8">
            <w:pPr>
              <w:jc w:val="both"/>
              <w:rPr>
                <w:rFonts w:cs="Arial"/>
                <w:color w:val="808080" w:themeColor="background1" w:themeShade="80"/>
              </w:rPr>
            </w:pPr>
            <w:r w:rsidRPr="00891525">
              <w:rPr>
                <w:rFonts w:cs="Arial"/>
                <w:color w:val="808080" w:themeColor="background1" w:themeShade="80"/>
              </w:rPr>
              <w:t>Skupna ponudbena vrednost brez DDV (v EUR)</w:t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</w:p>
        </w:tc>
        <w:tc>
          <w:tcPr>
            <w:tcW w:w="4481" w:type="dxa"/>
            <w:vAlign w:val="center"/>
          </w:tcPr>
          <w:p w14:paraId="0E82AA30" w14:textId="77777777" w:rsidR="00BC7679" w:rsidRDefault="00BC7679" w:rsidP="001B3AD8">
            <w:pPr>
              <w:jc w:val="both"/>
              <w:rPr>
                <w:rFonts w:cs="Arial"/>
              </w:rPr>
            </w:pPr>
          </w:p>
        </w:tc>
      </w:tr>
    </w:tbl>
    <w:p w14:paraId="1F6AAE1D" w14:textId="77777777" w:rsidR="00054691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</w:p>
    <w:p w14:paraId="3B023370" w14:textId="77777777" w:rsidR="00054691" w:rsidRDefault="00054691" w:rsidP="00F35A6C">
      <w:pPr>
        <w:jc w:val="both"/>
        <w:rPr>
          <w:rFonts w:cs="Arial"/>
        </w:rPr>
      </w:pPr>
    </w:p>
    <w:p w14:paraId="5C54D196" w14:textId="77777777" w:rsidR="00054691" w:rsidRDefault="00054691" w:rsidP="00F35A6C">
      <w:pPr>
        <w:jc w:val="both"/>
        <w:rPr>
          <w:rFonts w:cs="Arial"/>
        </w:rPr>
      </w:pPr>
    </w:p>
    <w:p w14:paraId="409CD371" w14:textId="77777777" w:rsidR="00054691" w:rsidRDefault="00054691" w:rsidP="00F35A6C">
      <w:pPr>
        <w:jc w:val="both"/>
        <w:rPr>
          <w:rFonts w:cs="Arial"/>
        </w:rPr>
      </w:pPr>
    </w:p>
    <w:p w14:paraId="4DF5CDE4" w14:textId="77777777" w:rsidR="00054691" w:rsidRDefault="00054691" w:rsidP="00F35A6C">
      <w:pPr>
        <w:jc w:val="both"/>
        <w:rPr>
          <w:rFonts w:cs="Arial"/>
        </w:rPr>
      </w:pPr>
    </w:p>
    <w:p w14:paraId="187FEB68" w14:textId="77777777" w:rsidR="00054691" w:rsidRDefault="00054691" w:rsidP="00F35A6C">
      <w:pPr>
        <w:jc w:val="both"/>
        <w:rPr>
          <w:rFonts w:cs="Arial"/>
        </w:rPr>
      </w:pPr>
    </w:p>
    <w:p w14:paraId="6D692E3C" w14:textId="69E88695" w:rsidR="00F35A6C" w:rsidRPr="00F35A6C" w:rsidRDefault="003604BB" w:rsidP="00054691">
      <w:pPr>
        <w:ind w:left="3540" w:firstLine="708"/>
        <w:jc w:val="center"/>
        <w:rPr>
          <w:rFonts w:cs="Arial"/>
        </w:rPr>
      </w:pPr>
      <w:r>
        <w:rPr>
          <w:rFonts w:cs="Arial"/>
        </w:rPr>
        <w:t>________</w:t>
      </w:r>
      <w:r w:rsidR="00F35A6C"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672787C" w:rsidR="00604DDB" w:rsidRDefault="00604DDB" w:rsidP="00604DDB">
      <w:pPr>
        <w:rPr>
          <w:rFonts w:cs="Arial"/>
        </w:rPr>
      </w:pPr>
    </w:p>
    <w:p w14:paraId="20852BAE" w14:textId="2FE964CA" w:rsidR="00D26E03" w:rsidRDefault="00D26E03" w:rsidP="00604DDB">
      <w:pPr>
        <w:rPr>
          <w:rFonts w:cs="Arial"/>
        </w:rPr>
      </w:pPr>
    </w:p>
    <w:p w14:paraId="27CC642A" w14:textId="672B5D5F" w:rsidR="00D26E03" w:rsidRDefault="00D26E03" w:rsidP="00604DDB">
      <w:pPr>
        <w:rPr>
          <w:rFonts w:cs="Arial"/>
        </w:rPr>
      </w:pPr>
    </w:p>
    <w:p w14:paraId="05A9F59C" w14:textId="64400AF5" w:rsidR="00D26E03" w:rsidRDefault="00D26E03" w:rsidP="00604DDB">
      <w:pPr>
        <w:rPr>
          <w:rFonts w:cs="Arial"/>
        </w:rPr>
      </w:pPr>
    </w:p>
    <w:p w14:paraId="07F13612" w14:textId="4BB3F494" w:rsidR="00D26E03" w:rsidRDefault="00D26E03" w:rsidP="00604DDB">
      <w:pPr>
        <w:rPr>
          <w:rFonts w:cs="Arial"/>
        </w:rPr>
      </w:pPr>
    </w:p>
    <w:p w14:paraId="51BAB9C4" w14:textId="0375728B" w:rsidR="00D26E03" w:rsidRDefault="00D26E03" w:rsidP="00604DDB">
      <w:pPr>
        <w:rPr>
          <w:rFonts w:cs="Arial"/>
        </w:rPr>
      </w:pPr>
    </w:p>
    <w:p w14:paraId="4BB7E5E8" w14:textId="68FBE3F3" w:rsidR="00D26E03" w:rsidRDefault="00D26E03" w:rsidP="00604DDB">
      <w:pPr>
        <w:rPr>
          <w:rFonts w:cs="Arial"/>
        </w:rPr>
      </w:pPr>
    </w:p>
    <w:p w14:paraId="2264C5FC" w14:textId="0F0C0CD2" w:rsidR="00D26E03" w:rsidRDefault="00D26E03" w:rsidP="00604DDB">
      <w:pPr>
        <w:rPr>
          <w:rFonts w:cs="Arial"/>
        </w:rPr>
      </w:pPr>
    </w:p>
    <w:p w14:paraId="5C549793" w14:textId="3447C097" w:rsidR="00D26E03" w:rsidRDefault="00D26E03" w:rsidP="00604DDB">
      <w:pPr>
        <w:rPr>
          <w:rFonts w:cs="Arial"/>
        </w:rPr>
      </w:pPr>
    </w:p>
    <w:p w14:paraId="3FB420B2" w14:textId="7C571D35" w:rsidR="00D26E03" w:rsidRDefault="00D26E03" w:rsidP="00604DDB">
      <w:pPr>
        <w:rPr>
          <w:rFonts w:cs="Arial"/>
        </w:rPr>
      </w:pPr>
    </w:p>
    <w:p w14:paraId="35088493" w14:textId="22D2BADE" w:rsidR="00D26E03" w:rsidRDefault="00D26E03" w:rsidP="00604DDB">
      <w:pPr>
        <w:rPr>
          <w:rFonts w:cs="Arial"/>
        </w:rPr>
      </w:pPr>
    </w:p>
    <w:p w14:paraId="20E0AF4E" w14:textId="66B219BA" w:rsidR="00D26E03" w:rsidRDefault="00D26E03" w:rsidP="00604DDB">
      <w:pPr>
        <w:rPr>
          <w:rFonts w:cs="Arial"/>
        </w:rPr>
      </w:pPr>
    </w:p>
    <w:p w14:paraId="5991DEF8" w14:textId="4C23A73C" w:rsidR="00D26E03" w:rsidRDefault="00D26E03" w:rsidP="00604DDB">
      <w:pPr>
        <w:rPr>
          <w:rFonts w:cs="Arial"/>
        </w:rPr>
      </w:pPr>
    </w:p>
    <w:p w14:paraId="0ED38C28" w14:textId="64B48876" w:rsidR="00D26E03" w:rsidRDefault="00D26E03" w:rsidP="00604DDB">
      <w:pPr>
        <w:rPr>
          <w:rFonts w:cs="Arial"/>
        </w:rPr>
      </w:pPr>
    </w:p>
    <w:p w14:paraId="7CE3FDF7" w14:textId="77777777" w:rsidR="00D26E03" w:rsidRPr="007838D2" w:rsidRDefault="00D26E03" w:rsidP="00604DDB">
      <w:pPr>
        <w:rPr>
          <w:rFonts w:cs="Arial"/>
        </w:rPr>
      </w:pPr>
    </w:p>
    <w:p w14:paraId="18BF8984" w14:textId="3916CE2C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AE655" w14:textId="77777777" w:rsidR="00962C6D" w:rsidRDefault="00962C6D">
      <w:r>
        <w:separator/>
      </w:r>
    </w:p>
  </w:endnote>
  <w:endnote w:type="continuationSeparator" w:id="0">
    <w:p w14:paraId="6B6629B7" w14:textId="77777777" w:rsidR="00962C6D" w:rsidRDefault="00962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565C03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F55B3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2E742F4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F55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F55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D9E41" w14:textId="77777777" w:rsidR="00962C6D" w:rsidRDefault="00962C6D">
      <w:r>
        <w:separator/>
      </w:r>
    </w:p>
  </w:footnote>
  <w:footnote w:type="continuationSeparator" w:id="0">
    <w:p w14:paraId="45684C76" w14:textId="77777777" w:rsidR="00962C6D" w:rsidRDefault="00962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 xml:space="preserve">, </w:t>
          </w:r>
          <w:proofErr w:type="gramStart"/>
          <w:r w:rsidR="00C0552D" w:rsidRPr="00C0552D">
            <w:rPr>
              <w:rFonts w:cs="Arial"/>
              <w:color w:val="000000"/>
              <w:spacing w:val="-2"/>
            </w:rPr>
            <w:t>SI-1000</w:t>
          </w:r>
          <w:proofErr w:type="gramEnd"/>
          <w:r w:rsidR="00C0552D" w:rsidRPr="00C0552D">
            <w:rPr>
              <w:rFonts w:cs="Arial"/>
              <w:color w:val="000000"/>
              <w:spacing w:val="-2"/>
            </w:rPr>
            <w:t xml:space="preserve">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46AB11B8" w:rsidR="00C0552D" w:rsidRPr="000E02BD" w:rsidRDefault="00793EC2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</w:t>
          </w:r>
          <w:r w:rsidR="009833A3" w:rsidRPr="00BE5DCD">
            <w:rPr>
              <w:rFonts w:cs="Arial"/>
              <w:color w:val="000000"/>
              <w:sz w:val="16"/>
              <w:szCs w:val="16"/>
            </w:rPr>
            <w:t xml:space="preserve"> POSTOPEK 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78223117">
    <w:abstractNumId w:val="3"/>
  </w:num>
  <w:num w:numId="2" w16cid:durableId="1294944207">
    <w:abstractNumId w:val="5"/>
  </w:num>
  <w:num w:numId="3" w16cid:durableId="1183209409">
    <w:abstractNumId w:val="2"/>
  </w:num>
  <w:num w:numId="4" w16cid:durableId="803160944">
    <w:abstractNumId w:val="1"/>
  </w:num>
  <w:num w:numId="5" w16cid:durableId="1586918922">
    <w:abstractNumId w:val="4"/>
  </w:num>
  <w:num w:numId="6" w16cid:durableId="89396540">
    <w:abstractNumId w:val="0"/>
  </w:num>
  <w:num w:numId="7" w16cid:durableId="1086925450">
    <w:abstractNumId w:val="7"/>
  </w:num>
  <w:num w:numId="8" w16cid:durableId="2927519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07766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4691"/>
    <w:rsid w:val="000576FB"/>
    <w:rsid w:val="000729ED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55F37"/>
    <w:rsid w:val="00160C80"/>
    <w:rsid w:val="00166414"/>
    <w:rsid w:val="0017296F"/>
    <w:rsid w:val="00174BFE"/>
    <w:rsid w:val="00183318"/>
    <w:rsid w:val="001A192F"/>
    <w:rsid w:val="001A7BD0"/>
    <w:rsid w:val="001B4703"/>
    <w:rsid w:val="001D1171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0754"/>
    <w:rsid w:val="002816B6"/>
    <w:rsid w:val="00283EE6"/>
    <w:rsid w:val="00285B81"/>
    <w:rsid w:val="00290F13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77DF6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5D53"/>
    <w:rsid w:val="00406373"/>
    <w:rsid w:val="00433E55"/>
    <w:rsid w:val="00434AD4"/>
    <w:rsid w:val="0043532D"/>
    <w:rsid w:val="00441F73"/>
    <w:rsid w:val="00445049"/>
    <w:rsid w:val="004527D6"/>
    <w:rsid w:val="00455EB9"/>
    <w:rsid w:val="00467822"/>
    <w:rsid w:val="004720C5"/>
    <w:rsid w:val="0047643E"/>
    <w:rsid w:val="004777D5"/>
    <w:rsid w:val="004801D0"/>
    <w:rsid w:val="004A0508"/>
    <w:rsid w:val="004B0070"/>
    <w:rsid w:val="004B065E"/>
    <w:rsid w:val="004B3E5F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66968"/>
    <w:rsid w:val="005724B4"/>
    <w:rsid w:val="005753D9"/>
    <w:rsid w:val="0058399F"/>
    <w:rsid w:val="005A785E"/>
    <w:rsid w:val="005B230F"/>
    <w:rsid w:val="005B253B"/>
    <w:rsid w:val="005B3910"/>
    <w:rsid w:val="005B5736"/>
    <w:rsid w:val="005B5880"/>
    <w:rsid w:val="005B64DE"/>
    <w:rsid w:val="005C4C41"/>
    <w:rsid w:val="005C6276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17F40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04AB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63778"/>
    <w:rsid w:val="00767A5A"/>
    <w:rsid w:val="00780396"/>
    <w:rsid w:val="0078319E"/>
    <w:rsid w:val="00783525"/>
    <w:rsid w:val="007838D2"/>
    <w:rsid w:val="00793EC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1BF0"/>
    <w:rsid w:val="0087573A"/>
    <w:rsid w:val="00876B00"/>
    <w:rsid w:val="00882006"/>
    <w:rsid w:val="00891525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2E93"/>
    <w:rsid w:val="008F3E2F"/>
    <w:rsid w:val="00913CF8"/>
    <w:rsid w:val="0092346D"/>
    <w:rsid w:val="00924E67"/>
    <w:rsid w:val="00936B5F"/>
    <w:rsid w:val="009418D8"/>
    <w:rsid w:val="00945B2B"/>
    <w:rsid w:val="00946104"/>
    <w:rsid w:val="009514DD"/>
    <w:rsid w:val="0095182B"/>
    <w:rsid w:val="0095198A"/>
    <w:rsid w:val="00953938"/>
    <w:rsid w:val="00961168"/>
    <w:rsid w:val="00962C6D"/>
    <w:rsid w:val="00965BB4"/>
    <w:rsid w:val="009664BB"/>
    <w:rsid w:val="009770E6"/>
    <w:rsid w:val="009833A3"/>
    <w:rsid w:val="009849DB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8DF"/>
    <w:rsid w:val="00A3395B"/>
    <w:rsid w:val="00A33BE0"/>
    <w:rsid w:val="00A34AEE"/>
    <w:rsid w:val="00A436C9"/>
    <w:rsid w:val="00A515E0"/>
    <w:rsid w:val="00A55B4C"/>
    <w:rsid w:val="00A565F0"/>
    <w:rsid w:val="00A56B28"/>
    <w:rsid w:val="00A57325"/>
    <w:rsid w:val="00A75802"/>
    <w:rsid w:val="00A83E62"/>
    <w:rsid w:val="00A92149"/>
    <w:rsid w:val="00AA0713"/>
    <w:rsid w:val="00AA2F1C"/>
    <w:rsid w:val="00AB063B"/>
    <w:rsid w:val="00AB1522"/>
    <w:rsid w:val="00AB3346"/>
    <w:rsid w:val="00AB4674"/>
    <w:rsid w:val="00AC72E5"/>
    <w:rsid w:val="00AD3618"/>
    <w:rsid w:val="00AF0AD6"/>
    <w:rsid w:val="00B00A07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C7679"/>
    <w:rsid w:val="00BD218F"/>
    <w:rsid w:val="00BD238E"/>
    <w:rsid w:val="00BD4AEF"/>
    <w:rsid w:val="00BD7F08"/>
    <w:rsid w:val="00BE655C"/>
    <w:rsid w:val="00BE6AEE"/>
    <w:rsid w:val="00BF55B3"/>
    <w:rsid w:val="00BF78A7"/>
    <w:rsid w:val="00C03C9F"/>
    <w:rsid w:val="00C052DE"/>
    <w:rsid w:val="00C0552D"/>
    <w:rsid w:val="00C06BC8"/>
    <w:rsid w:val="00C124CB"/>
    <w:rsid w:val="00C125DD"/>
    <w:rsid w:val="00C16A39"/>
    <w:rsid w:val="00C230F4"/>
    <w:rsid w:val="00C2689D"/>
    <w:rsid w:val="00C374E4"/>
    <w:rsid w:val="00C468BF"/>
    <w:rsid w:val="00C565DD"/>
    <w:rsid w:val="00C64A95"/>
    <w:rsid w:val="00C82B34"/>
    <w:rsid w:val="00C9531D"/>
    <w:rsid w:val="00C97729"/>
    <w:rsid w:val="00CA2A4B"/>
    <w:rsid w:val="00CB008E"/>
    <w:rsid w:val="00CB0D95"/>
    <w:rsid w:val="00CB1D31"/>
    <w:rsid w:val="00CD61B2"/>
    <w:rsid w:val="00CD7808"/>
    <w:rsid w:val="00CF12FC"/>
    <w:rsid w:val="00D05C1E"/>
    <w:rsid w:val="00D06278"/>
    <w:rsid w:val="00D168E7"/>
    <w:rsid w:val="00D2343D"/>
    <w:rsid w:val="00D26E03"/>
    <w:rsid w:val="00D278D4"/>
    <w:rsid w:val="00D47195"/>
    <w:rsid w:val="00D514B0"/>
    <w:rsid w:val="00D579F3"/>
    <w:rsid w:val="00D7014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E547E"/>
    <w:rsid w:val="00DE775B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193E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B4B71"/>
    <w:rsid w:val="00EC2917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6720FAD"/>
    <w:rsid w:val="08985064"/>
    <w:rsid w:val="0E12EB54"/>
    <w:rsid w:val="10E0D1DE"/>
    <w:rsid w:val="1515014C"/>
    <w:rsid w:val="1631F895"/>
    <w:rsid w:val="1698395D"/>
    <w:rsid w:val="16FFC071"/>
    <w:rsid w:val="1A7DB529"/>
    <w:rsid w:val="1BA1FED3"/>
    <w:rsid w:val="1CE53556"/>
    <w:rsid w:val="1D5A3F0E"/>
    <w:rsid w:val="2109B053"/>
    <w:rsid w:val="22A580B4"/>
    <w:rsid w:val="236857BC"/>
    <w:rsid w:val="24415115"/>
    <w:rsid w:val="26CE5940"/>
    <w:rsid w:val="38330957"/>
    <w:rsid w:val="3BFCDFBD"/>
    <w:rsid w:val="44BE0799"/>
    <w:rsid w:val="47E909D4"/>
    <w:rsid w:val="60FAA57C"/>
    <w:rsid w:val="656B9500"/>
    <w:rsid w:val="747B4EB4"/>
    <w:rsid w:val="764B4788"/>
    <w:rsid w:val="766789E0"/>
    <w:rsid w:val="76877E87"/>
    <w:rsid w:val="7903AA79"/>
    <w:rsid w:val="7EA6D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134f409c5abcf6254d376df2ea9d80f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a1851a8842bcd73b76f51371625b2aee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Props1.xml><?xml version="1.0" encoding="utf-8"?>
<ds:datastoreItem xmlns:ds="http://schemas.openxmlformats.org/officeDocument/2006/customXml" ds:itemID="{F2EC93C9-D8D1-4A95-88F6-AAA1609CAF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B4FA12-2613-4C11-86C4-D988DC3FF8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74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40</cp:revision>
  <cp:lastPrinted>2025-02-28T10:08:00Z</cp:lastPrinted>
  <dcterms:created xsi:type="dcterms:W3CDTF">2022-03-25T11:59:00Z</dcterms:created>
  <dcterms:modified xsi:type="dcterms:W3CDTF">2026-07-07T09:37:00Z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